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A25A90F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bookmarkEnd w:id="0"/>
      <w:r w:rsidR="00733949">
        <w:rPr>
          <w:rStyle w:val="Strong"/>
          <w:rFonts w:asciiTheme="minorHAnsi" w:hAnsiTheme="minorHAnsi" w:cstheme="minorHAnsi"/>
          <w:lang w:val="en-GB"/>
        </w:rPr>
        <w:t>: 15-G009-22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28BBF7A7" w:rsidR="00B0293A" w:rsidRPr="00532E97" w:rsidRDefault="0017298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C025FE">
              <w:rPr>
                <w:rFonts w:ascii="Calibri" w:hAnsi="Calibri"/>
                <w:szCs w:val="20"/>
              </w:rPr>
              <w:t>/09/22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2F99D433" w:rsidR="00B0293A" w:rsidRPr="00CB6DDC" w:rsidRDefault="006779AD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30</w:t>
            </w:r>
            <w:r w:rsidR="00172988">
              <w:rPr>
                <w:rFonts w:ascii="Calibri" w:hAnsi="Calibri"/>
                <w:szCs w:val="20"/>
                <w:highlight w:val="yellow"/>
              </w:rPr>
              <w:t>/</w:t>
            </w:r>
            <w:r>
              <w:rPr>
                <w:rFonts w:ascii="Calibri" w:hAnsi="Calibri"/>
                <w:szCs w:val="20"/>
                <w:highlight w:val="yellow"/>
              </w:rPr>
              <w:t>09</w:t>
            </w:r>
            <w:r w:rsidR="00C025FE">
              <w:rPr>
                <w:rFonts w:ascii="Calibri" w:hAnsi="Calibri"/>
                <w:szCs w:val="20"/>
                <w:highlight w:val="yellow"/>
              </w:rPr>
              <w:t>/22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4BB4A5C8" w:rsidR="00B0293A" w:rsidRPr="00251A4B" w:rsidRDefault="006779A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172988">
              <w:rPr>
                <w:rFonts w:ascii="Calibri" w:hAnsi="Calibri"/>
                <w:szCs w:val="20"/>
              </w:rPr>
              <w:t>/10</w:t>
            </w:r>
            <w:r w:rsidR="00C025FE">
              <w:rPr>
                <w:rFonts w:ascii="Calibri" w:hAnsi="Calibri"/>
                <w:szCs w:val="20"/>
              </w:rPr>
              <w:t>/22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0EC1FF72" w:rsidR="00B0293A" w:rsidRPr="00CB6DDC" w:rsidRDefault="00172988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6779AD">
              <w:rPr>
                <w:rFonts w:ascii="Calibri" w:hAnsi="Calibri"/>
                <w:szCs w:val="20"/>
                <w:highlight w:val="yellow"/>
              </w:rPr>
              <w:t>17</w:t>
            </w:r>
            <w:r w:rsidR="00C025FE">
              <w:rPr>
                <w:rFonts w:ascii="Calibri" w:hAnsi="Calibri"/>
                <w:szCs w:val="20"/>
                <w:highlight w:val="yellow"/>
              </w:rPr>
              <w:t>/10/22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36B4478E" w:rsidR="00B0293A" w:rsidRPr="00532E97" w:rsidRDefault="0017298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C025FE">
              <w:rPr>
                <w:rFonts w:ascii="Calibri" w:hAnsi="Calibri"/>
                <w:szCs w:val="20"/>
              </w:rPr>
              <w:t>/10/22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4D16952D" w:rsidR="00B0293A" w:rsidRPr="00532E97" w:rsidRDefault="0017298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C025FE">
              <w:rPr>
                <w:rFonts w:ascii="Calibri" w:hAnsi="Calibri"/>
                <w:szCs w:val="20"/>
              </w:rPr>
              <w:t>/10/22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32527162" w:rsidR="00B0293A" w:rsidRPr="00532E97" w:rsidRDefault="006779A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C025FE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C025FE">
              <w:rPr>
                <w:rFonts w:ascii="Calibri" w:hAnsi="Calibri"/>
                <w:szCs w:val="20"/>
              </w:rPr>
              <w:t>/22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2ABE923E" w:rsidR="00B0293A" w:rsidRPr="00532E97" w:rsidRDefault="006779A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</w:t>
            </w:r>
            <w:r w:rsidR="00C025FE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C025FE">
              <w:rPr>
                <w:rFonts w:ascii="Calibri" w:hAnsi="Calibri"/>
                <w:szCs w:val="20"/>
              </w:rPr>
              <w:t>/22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604565E6" w:rsidR="00B0293A" w:rsidRPr="00532E97" w:rsidRDefault="006779A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</w:t>
            </w:r>
            <w:r w:rsidR="00172988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C025FE">
              <w:rPr>
                <w:rFonts w:ascii="Calibri" w:hAnsi="Calibri"/>
                <w:szCs w:val="20"/>
              </w:rPr>
              <w:t>/22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B0504" w14:textId="77777777" w:rsidR="00642054" w:rsidRDefault="00642054">
      <w:r>
        <w:separator/>
      </w:r>
    </w:p>
  </w:endnote>
  <w:endnote w:type="continuationSeparator" w:id="0">
    <w:p w14:paraId="10FD9432" w14:textId="77777777" w:rsidR="00642054" w:rsidRDefault="00642054">
      <w:r>
        <w:continuationSeparator/>
      </w:r>
    </w:p>
  </w:endnote>
  <w:endnote w:type="continuationNotice" w:id="1">
    <w:p w14:paraId="69A2CBCF" w14:textId="77777777" w:rsidR="00642054" w:rsidRDefault="006420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14E75" w14:textId="50A00994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72988" w:rsidRPr="00172988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72988" w:rsidRPr="00172988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670098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0772A">
      <w:rPr>
        <w:noProof/>
      </w:rPr>
      <w:t>2022-09-22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AAA86" w14:textId="77777777" w:rsidR="00642054" w:rsidRDefault="00642054">
      <w:r>
        <w:separator/>
      </w:r>
    </w:p>
  </w:footnote>
  <w:footnote w:type="continuationSeparator" w:id="0">
    <w:p w14:paraId="50C69313" w14:textId="77777777" w:rsidR="00642054" w:rsidRDefault="00642054">
      <w:r>
        <w:continuationSeparator/>
      </w:r>
    </w:p>
  </w:footnote>
  <w:footnote w:type="continuationNotice" w:id="1">
    <w:p w14:paraId="79FB25B3" w14:textId="77777777" w:rsidR="00642054" w:rsidRDefault="006420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2FC6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988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1303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6C1E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97F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8A7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2054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9A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949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56"/>
    <w:rsid w:val="00B30772"/>
    <w:rsid w:val="00B30A5D"/>
    <w:rsid w:val="00B30B35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5FE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72A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F27D87-C450-4E9B-876E-B770AB12CF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Mirata Nauatara</cp:lastModifiedBy>
  <cp:revision>2</cp:revision>
  <cp:lastPrinted>2013-10-18T08:32:00Z</cp:lastPrinted>
  <dcterms:created xsi:type="dcterms:W3CDTF">2022-09-22T02:25:00Z</dcterms:created>
  <dcterms:modified xsi:type="dcterms:W3CDTF">2022-09-22T02:25:00Z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